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5C13DB">
        <w:rPr>
          <w:rFonts w:ascii="Times New Roman" w:eastAsia="Times New Roman" w:hAnsi="Times New Roman" w:cs="Times New Roman"/>
          <w:noProof/>
          <w:sz w:val="20"/>
          <w:szCs w:val="20"/>
          <w:lang w:eastAsia="ro-RO"/>
        </w:rPr>
        <w:drawing>
          <wp:anchor distT="0" distB="0" distL="114300" distR="114300" simplePos="0" relativeHeight="251659264" behindDoc="1" locked="0" layoutInCell="1" allowOverlap="1" wp14:anchorId="163EDAE7" wp14:editId="046080B3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307E" w:rsidRPr="005C13DB" w:rsidRDefault="0039307E" w:rsidP="00393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MINISTERUL EDUCATIEI  NATIONALE</w:t>
      </w: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  <w:t xml:space="preserve">             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Inspectoratul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Scolar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al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Judetului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Hunedoara</w:t>
      </w: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20"/>
          <w:szCs w:val="20"/>
          <w:lang w:val="fr-FR"/>
        </w:rPr>
        <w:t xml:space="preserve">                                              </w:t>
      </w:r>
      <w:r w:rsidRPr="005C1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COLEGIUL TEHNIC DE TRANSPORT FEROVI</w:t>
      </w:r>
      <w:r w:rsidRPr="005C13DB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AR     </w:t>
      </w: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</w:t>
      </w:r>
      <w:r w:rsidRPr="005C1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« ANGHEL SALIGNY » SIMERIA</w:t>
      </w:r>
      <w:r w:rsidRPr="005C13DB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 wp14:anchorId="05361006" wp14:editId="0611641D">
                <wp:extent cx="1114425" cy="266700"/>
                <wp:effectExtent l="38100" t="38100" r="952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9307E" w:rsidRPr="005C13DB" w:rsidRDefault="0039307E" w:rsidP="0039307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5C13DB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361006"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39307E" w:rsidRPr="005C13DB" w:rsidRDefault="0039307E" w:rsidP="0039307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5C13DB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                   3359OO – </w:t>
      </w:r>
      <w:proofErr w:type="spellStart"/>
      <w:proofErr w:type="gram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Simeria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</w:t>
      </w:r>
      <w:proofErr w:type="gram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Soseaua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Nationala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 nr.136 ,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judetul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Hunedoara , Romania</w:t>
      </w: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 Tel/fax : 0254/</w:t>
      </w:r>
      <w:proofErr w:type="gram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261654 ,</w:t>
      </w:r>
      <w:proofErr w:type="gram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telefon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 : 0254/260453</w:t>
      </w: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proofErr w:type="gram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e-mail</w:t>
      </w:r>
      <w:proofErr w:type="gram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 : </w:t>
      </w:r>
      <w:hyperlink r:id="rId7" w:history="1">
        <w:r w:rsidRPr="005C13DB">
          <w:rPr>
            <w:rFonts w:ascii="Times New Roman" w:eastAsia="Times New Roman" w:hAnsi="Times New Roman" w:cs="Times New Roman"/>
            <w:b/>
            <w:bCs/>
            <w:color w:val="0000FF"/>
            <w:sz w:val="16"/>
            <w:szCs w:val="16"/>
            <w:u w:val="single"/>
            <w:lang w:val="fr-FR"/>
          </w:rPr>
          <w:t>colegiulsaligny_simeria@yahoo.com</w:t>
        </w:r>
      </w:hyperlink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_____________________________________________________________________________________________________________________</w:t>
      </w: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Nr</w:t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.________________</w:t>
      </w: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  <w:t>Catre,</w:t>
      </w: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  <w:t>INSPECTORATUL SCOLAR AL  JUDETULUI HUNEDOARA</w:t>
      </w: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 xml:space="preserve">                                       d-nei inspector de specialitate , prof. Dana Luiza Cioara</w:t>
      </w: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858"/>
        <w:gridCol w:w="855"/>
        <w:gridCol w:w="1268"/>
        <w:gridCol w:w="1620"/>
        <w:gridCol w:w="1080"/>
        <w:gridCol w:w="990"/>
      </w:tblGrid>
      <w:tr w:rsidR="0039307E" w:rsidRPr="008A7CFB" w:rsidTr="0018585B">
        <w:tc>
          <w:tcPr>
            <w:tcW w:w="517" w:type="dxa"/>
            <w:vMerge w:val="restart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Nr crt.</w:t>
            </w:r>
          </w:p>
        </w:tc>
        <w:tc>
          <w:tcPr>
            <w:tcW w:w="3858" w:type="dxa"/>
            <w:vMerge w:val="restart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 xml:space="preserve">Denumirea </w:t>
            </w:r>
            <w:proofErr w:type="spellStart"/>
            <w:r w:rsidRPr="0039307E">
              <w:rPr>
                <w:rFonts w:ascii="Times New Roman" w:hAnsi="Times New Roman"/>
                <w:i/>
              </w:rPr>
              <w:t>unităţii</w:t>
            </w:r>
            <w:proofErr w:type="spellEnd"/>
            <w:r w:rsidRPr="0039307E">
              <w:rPr>
                <w:rFonts w:ascii="Times New Roman" w:hAnsi="Times New Roman"/>
                <w:i/>
              </w:rPr>
              <w:t xml:space="preserve"> de </w:t>
            </w:r>
            <w:proofErr w:type="spellStart"/>
            <w:r w:rsidRPr="0039307E">
              <w:rPr>
                <w:rFonts w:ascii="Times New Roman" w:hAnsi="Times New Roman"/>
                <w:i/>
              </w:rPr>
              <w:t>învăţământ</w:t>
            </w:r>
            <w:proofErr w:type="spellEnd"/>
          </w:p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 xml:space="preserve">Date de contact (adresa </w:t>
            </w:r>
            <w:proofErr w:type="spellStart"/>
            <w:r w:rsidRPr="0039307E">
              <w:rPr>
                <w:rFonts w:ascii="Times New Roman" w:hAnsi="Times New Roman"/>
                <w:i/>
              </w:rPr>
              <w:t>şcolii</w:t>
            </w:r>
            <w:proofErr w:type="spellEnd"/>
            <w:r w:rsidRPr="0039307E">
              <w:rPr>
                <w:rFonts w:ascii="Times New Roman" w:hAnsi="Times New Roman"/>
                <w:i/>
              </w:rPr>
              <w:t>, e-mail, număr de telefon)</w:t>
            </w:r>
          </w:p>
        </w:tc>
        <w:tc>
          <w:tcPr>
            <w:tcW w:w="2123" w:type="dxa"/>
            <w:gridSpan w:val="2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 xml:space="preserve">Tipul de program </w:t>
            </w:r>
            <w:proofErr w:type="spellStart"/>
            <w:r w:rsidRPr="0039307E">
              <w:rPr>
                <w:rFonts w:ascii="Times New Roman" w:hAnsi="Times New Roman"/>
                <w:i/>
              </w:rPr>
              <w:t>desfăşurat</w:t>
            </w:r>
            <w:proofErr w:type="spellEnd"/>
          </w:p>
        </w:tc>
        <w:tc>
          <w:tcPr>
            <w:tcW w:w="1620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Numele persoanei responsabile cu programul</w:t>
            </w:r>
          </w:p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 xml:space="preserve">„A doua </w:t>
            </w:r>
            <w:proofErr w:type="spellStart"/>
            <w:r w:rsidRPr="0039307E">
              <w:rPr>
                <w:rFonts w:ascii="Times New Roman" w:hAnsi="Times New Roman"/>
                <w:i/>
              </w:rPr>
              <w:t>şansă</w:t>
            </w:r>
            <w:proofErr w:type="spellEnd"/>
            <w:r w:rsidRPr="0039307E">
              <w:rPr>
                <w:rFonts w:ascii="Times New Roman" w:hAnsi="Times New Roman"/>
                <w:i/>
              </w:rPr>
              <w:t>”</w:t>
            </w:r>
          </w:p>
        </w:tc>
        <w:tc>
          <w:tcPr>
            <w:tcW w:w="2070" w:type="dxa"/>
            <w:gridSpan w:val="2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 xml:space="preserve">Numărul de </w:t>
            </w:r>
            <w:proofErr w:type="spellStart"/>
            <w:r w:rsidRPr="0039307E">
              <w:rPr>
                <w:rFonts w:ascii="Times New Roman" w:hAnsi="Times New Roman"/>
                <w:i/>
              </w:rPr>
              <w:t>cursanţi</w:t>
            </w:r>
            <w:proofErr w:type="spellEnd"/>
            <w:r w:rsidRPr="0039307E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9307E">
              <w:rPr>
                <w:rFonts w:ascii="Times New Roman" w:hAnsi="Times New Roman"/>
                <w:i/>
              </w:rPr>
              <w:t>înscrişi</w:t>
            </w:r>
            <w:proofErr w:type="spellEnd"/>
          </w:p>
        </w:tc>
      </w:tr>
      <w:tr w:rsidR="0039307E" w:rsidRPr="008A7CFB" w:rsidTr="0018585B">
        <w:trPr>
          <w:trHeight w:val="755"/>
        </w:trPr>
        <w:tc>
          <w:tcPr>
            <w:tcW w:w="517" w:type="dxa"/>
            <w:vMerge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858" w:type="dxa"/>
            <w:vMerge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855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Primar</w:t>
            </w:r>
          </w:p>
        </w:tc>
        <w:tc>
          <w:tcPr>
            <w:tcW w:w="1268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Secundar inferior</w:t>
            </w:r>
          </w:p>
        </w:tc>
        <w:tc>
          <w:tcPr>
            <w:tcW w:w="1620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Ing.Pascu</w:t>
            </w:r>
            <w:proofErr w:type="spellEnd"/>
            <w:r>
              <w:rPr>
                <w:rFonts w:ascii="Times New Roman" w:hAnsi="Times New Roman"/>
                <w:i/>
              </w:rPr>
              <w:t xml:space="preserve"> Liviu</w:t>
            </w:r>
          </w:p>
        </w:tc>
        <w:tc>
          <w:tcPr>
            <w:tcW w:w="1080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Copii sub 18 ani</w:t>
            </w:r>
          </w:p>
        </w:tc>
        <w:tc>
          <w:tcPr>
            <w:tcW w:w="990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39307E">
              <w:rPr>
                <w:rFonts w:ascii="Times New Roman" w:hAnsi="Times New Roman"/>
                <w:i/>
              </w:rPr>
              <w:t>Adulţi</w:t>
            </w:r>
            <w:proofErr w:type="spellEnd"/>
            <w:r w:rsidRPr="0039307E">
              <w:rPr>
                <w:rFonts w:ascii="Times New Roman" w:hAnsi="Times New Roman"/>
                <w:i/>
              </w:rPr>
              <w:t xml:space="preserve"> peste 18 ani</w:t>
            </w:r>
          </w:p>
        </w:tc>
      </w:tr>
      <w:tr w:rsidR="0039307E" w:rsidRPr="008A7CFB" w:rsidTr="0018585B">
        <w:tc>
          <w:tcPr>
            <w:tcW w:w="517" w:type="dxa"/>
          </w:tcPr>
          <w:p w:rsidR="0039307E" w:rsidRPr="0063337C" w:rsidRDefault="0063337C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3337C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3858" w:type="dxa"/>
          </w:tcPr>
          <w:p w:rsidR="0039307E" w:rsidRPr="0039307E" w:rsidRDefault="0039307E" w:rsidP="0039307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Colegiul TTF „</w:t>
            </w:r>
            <w:proofErr w:type="spellStart"/>
            <w:r>
              <w:rPr>
                <w:rFonts w:ascii="Times New Roman" w:hAnsi="Times New Roman"/>
                <w:i/>
              </w:rPr>
              <w:t>A.Saligny</w:t>
            </w:r>
            <w:proofErr w:type="spellEnd"/>
            <w:r>
              <w:rPr>
                <w:rFonts w:ascii="Times New Roman" w:hAnsi="Times New Roman"/>
                <w:i/>
              </w:rPr>
              <w:t>” Simeria</w:t>
            </w:r>
          </w:p>
        </w:tc>
        <w:tc>
          <w:tcPr>
            <w:tcW w:w="855" w:type="dxa"/>
          </w:tcPr>
          <w:p w:rsidR="0039307E" w:rsidRPr="007E5379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8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Da</w:t>
            </w:r>
          </w:p>
        </w:tc>
        <w:tc>
          <w:tcPr>
            <w:tcW w:w="1620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080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990" w:type="dxa"/>
          </w:tcPr>
          <w:p w:rsidR="0039307E" w:rsidRPr="0039307E" w:rsidRDefault="0039307E" w:rsidP="0018585B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39307E">
              <w:rPr>
                <w:rFonts w:ascii="Times New Roman" w:hAnsi="Times New Roman"/>
                <w:i/>
              </w:rPr>
              <w:t>14</w:t>
            </w:r>
          </w:p>
        </w:tc>
      </w:tr>
    </w:tbl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bookmarkStart w:id="0" w:name="_GoBack"/>
      <w:bookmarkEnd w:id="0"/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39307E" w:rsidRPr="00435084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39307E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AU"/>
        </w:rPr>
      </w:pP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    DIRECTOR,</w:t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  <w:t xml:space="preserve">   SECRETAR SEF,</w:t>
      </w:r>
    </w:p>
    <w:p w:rsidR="0039307E" w:rsidRPr="005C13DB" w:rsidRDefault="0039307E" w:rsidP="0039307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i/>
          <w:sz w:val="28"/>
          <w:szCs w:val="28"/>
          <w:lang w:val="en-AU"/>
        </w:rPr>
      </w:pP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>Ing.Pascu</w:t>
      </w:r>
      <w:proofErr w:type="spellEnd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>Liviu</w:t>
      </w:r>
      <w:proofErr w:type="spellEnd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proofErr w:type="spellStart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>Campean</w:t>
      </w:r>
      <w:proofErr w:type="spellEnd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Margareta</w:t>
      </w:r>
    </w:p>
    <w:p w:rsidR="0039307E" w:rsidRPr="005C13DB" w:rsidRDefault="0039307E" w:rsidP="003930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Pr="005C13DB" w:rsidRDefault="0039307E" w:rsidP="003930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39307E" w:rsidRDefault="0039307E" w:rsidP="0039307E"/>
    <w:p w:rsidR="0039307E" w:rsidRDefault="0039307E" w:rsidP="0039307E"/>
    <w:p w:rsidR="00CC2968" w:rsidRDefault="00CC2968"/>
    <w:sectPr w:rsidR="00CC2968" w:rsidSect="00696EF3">
      <w:pgSz w:w="11906" w:h="16838"/>
      <w:pgMar w:top="1440" w:right="1134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D555C0"/>
    <w:multiLevelType w:val="hybridMultilevel"/>
    <w:tmpl w:val="283854F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07E"/>
    <w:rsid w:val="001C76BC"/>
    <w:rsid w:val="0039307E"/>
    <w:rsid w:val="0063337C"/>
    <w:rsid w:val="00850207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29EE3-27D8-4112-9A0F-66921CF5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307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39307E"/>
    <w:pPr>
      <w:ind w:left="720"/>
      <w:contextualSpacing/>
    </w:pPr>
  </w:style>
  <w:style w:type="table" w:styleId="Tabelgril">
    <w:name w:val="Table Grid"/>
    <w:basedOn w:val="TabelNormal"/>
    <w:uiPriority w:val="39"/>
    <w:rsid w:val="00393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393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3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92329E0D-72D2-4807-8B64-2B772F44CF77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</TotalTime>
  <Pages>2</Pages>
  <Words>190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cp:lastPrinted>2013-11-21T06:43:00Z</cp:lastPrinted>
  <dcterms:created xsi:type="dcterms:W3CDTF">2013-11-21T06:40:00Z</dcterms:created>
  <dcterms:modified xsi:type="dcterms:W3CDTF">2013-11-21T06:44:00Z</dcterms:modified>
</cp:coreProperties>
</file>